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134F1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Laser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Εκτυπωτής</w:t>
            </w:r>
          </w:p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134F1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134F1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134F1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134F1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34F1" w:rsidRPr="00387A77" w:rsidRDefault="000134F1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9720B3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Laser</w:t>
            </w:r>
            <w:proofErr w:type="spellEnd"/>
            <w:r w:rsidRPr="009720B3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Ασπρόμαυρος Εκτυπωτής, διπλής όψης, με ταχύτητα εκτύπωσης &gt;26 </w:t>
            </w:r>
            <w:proofErr w:type="spellStart"/>
            <w:r w:rsidRPr="009720B3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ppm</w:t>
            </w:r>
            <w:proofErr w:type="spellEnd"/>
            <w:r w:rsidRPr="009720B3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και ανάλυση εκτύπωσης &gt; ή = 600x600 DPI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134F1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134F1" w:rsidRPr="00387A77" w:rsidRDefault="000134F1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134F1"/>
    <w:rsid w:val="00091D78"/>
    <w:rsid w:val="000F6AFE"/>
    <w:rsid w:val="0045561E"/>
    <w:rsid w:val="005F039E"/>
    <w:rsid w:val="0086171E"/>
    <w:rsid w:val="00B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45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2025-10-17T11:32:00Z</dcterms:created>
  <dcterms:modified xsi:type="dcterms:W3CDTF">2025-10-17T11:33:00Z</dcterms:modified>
</cp:coreProperties>
</file>